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 xml:space="preserve">Okulun Adı       : 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                :  11</w:t>
      </w:r>
      <w:r w:rsidRPr="00410A81">
        <w:rPr>
          <w:rFonts w:ascii="Comic Sans MS" w:hAnsi="Comic Sans MS"/>
          <w:sz w:val="20"/>
          <w:szCs w:val="20"/>
        </w:rPr>
        <w:t>.04.2017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Yaş Grubu (Ay) :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 xml:space="preserve">Öğretmen Adı  : 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EĞİTİM AKIŞI</w:t>
      </w: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Güne Başlama Zamanı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Oyun Zamanı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Kahvaltı - Temizlik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Etkinlik Zamanı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FOTOĞRAFLAR isimli   </w:t>
      </w:r>
      <w:bookmarkStart w:id="0" w:name="_GoBack"/>
      <w:bookmarkEnd w:id="0"/>
      <w:r w:rsidRPr="00410A81">
        <w:rPr>
          <w:rFonts w:ascii="Comic Sans MS" w:hAnsi="Comic Sans MS"/>
          <w:sz w:val="20"/>
          <w:szCs w:val="20"/>
        </w:rPr>
        <w:t>sanat etkinliği</w:t>
      </w: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Günü Değerlendirme Zamanı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Eve gidiş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0C7011" w:rsidRPr="00410A81" w:rsidRDefault="000C7011" w:rsidP="00410A81">
      <w:pPr>
        <w:pStyle w:val="NoSpacing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Genel Değerlendirme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*</w:t>
      </w:r>
    </w:p>
    <w:p w:rsidR="000C701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C701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410A81" w:rsidRDefault="000C7011" w:rsidP="00410A8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410A81">
        <w:rPr>
          <w:rFonts w:ascii="Comic Sans MS" w:hAnsi="Comic Sans MS"/>
          <w:b/>
          <w:sz w:val="20"/>
          <w:szCs w:val="20"/>
        </w:rPr>
        <w:t>ETKİNLİK PLANI</w:t>
      </w:r>
    </w:p>
    <w:p w:rsidR="000C7011" w:rsidRPr="00410A81" w:rsidRDefault="000C7011" w:rsidP="00410A8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FOTOĞRAFLAR</w:t>
      </w:r>
    </w:p>
    <w:p w:rsidR="000C7011" w:rsidRPr="00410A8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>Etki</w:t>
      </w:r>
      <w:r>
        <w:rPr>
          <w:rFonts w:ascii="Comic Sans MS" w:hAnsi="Comic Sans MS"/>
          <w:sz w:val="20"/>
          <w:szCs w:val="20"/>
        </w:rPr>
        <w:t>nlik Türü      :  Sanat  etkinliğ  (bireysel</w:t>
      </w:r>
      <w:r w:rsidRPr="00410A81">
        <w:rPr>
          <w:rFonts w:ascii="Comic Sans MS" w:hAnsi="Comic Sans MS"/>
          <w:sz w:val="20"/>
          <w:szCs w:val="20"/>
        </w:rPr>
        <w:t>)</w:t>
      </w:r>
    </w:p>
    <w:p w:rsidR="000C701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  <w:r w:rsidRPr="00410A81">
        <w:rPr>
          <w:rFonts w:ascii="Comic Sans MS" w:hAnsi="Comic Sans MS"/>
          <w:sz w:val="20"/>
          <w:szCs w:val="20"/>
        </w:rPr>
        <w:t xml:space="preserve">Yaş Grubu (Ay)   :  </w:t>
      </w:r>
    </w:p>
    <w:p w:rsidR="000C701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0B1125">
        <w:rPr>
          <w:rFonts w:ascii="Comic Sans MS" w:hAnsi="Comic Sans MS"/>
          <w:b/>
          <w:sz w:val="20"/>
          <w:szCs w:val="20"/>
        </w:rPr>
        <w:t>KAZANIMLAR VEGÖSTERGELERİ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B1125">
        <w:rPr>
          <w:rFonts w:ascii="Comic Sans MS" w:hAnsi="Comic Sans MS"/>
          <w:b/>
          <w:sz w:val="20"/>
          <w:szCs w:val="20"/>
        </w:rPr>
        <w:t xml:space="preserve">BİLİŞSEL  </w:t>
      </w:r>
      <w:r>
        <w:rPr>
          <w:rFonts w:ascii="Comic Sans MS" w:hAnsi="Comic Sans MS"/>
          <w:b/>
          <w:sz w:val="20"/>
          <w:szCs w:val="20"/>
        </w:rPr>
        <w:t>GELİŞİM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>Kazanım 1: Nesne/durum/olaya dikkatini verir.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>Göstergeleri:Dikkat edilmesi gereken nesne/durum/olaya odaklanır. Dikkatini çeken nesne/durum/olaya yönelik sorular sorar.Dikkatini çeken nesne/durum/olayı ayrıntılarıyla açıklar.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B1125">
        <w:rPr>
          <w:rFonts w:ascii="Comic Sans MS" w:hAnsi="Comic Sans MS"/>
          <w:b/>
          <w:sz w:val="20"/>
          <w:szCs w:val="20"/>
        </w:rPr>
        <w:t xml:space="preserve">SOSYAL DUYGUSAL  </w:t>
      </w:r>
      <w:r>
        <w:rPr>
          <w:rFonts w:ascii="Comic Sans MS" w:hAnsi="Comic Sans MS"/>
          <w:b/>
          <w:sz w:val="20"/>
          <w:szCs w:val="20"/>
        </w:rPr>
        <w:t>GELİŞİM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>Kazanım 13: Estetik değerleri korur.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 xml:space="preserve">Göstergeleri:Çevresinde gördüğü güzel ve rahatsız edici durumları söyler.Çevresini farklı biçimlerde düzenler. Çevredeki güzelliklere değer verir. 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>Kazanım 14: Sanat eserlerinin değerini fark eder.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1125">
        <w:rPr>
          <w:rFonts w:ascii="Comic Sans MS" w:hAnsi="Comic Sans MS"/>
          <w:sz w:val="20"/>
          <w:szCs w:val="20"/>
        </w:rPr>
        <w:t>Göstergeleri:Sanat eserlerinde gördüklerini ve işittiklerini söyler.Sanat eserleri ile ilgili duygularını açıklar.Sanat eserlerinin korunmasına özen gösterir.</w:t>
      </w:r>
    </w:p>
    <w:p w:rsidR="000C7011" w:rsidRDefault="000C7011" w:rsidP="00410A81">
      <w:pPr>
        <w:pStyle w:val="NoSpacing"/>
        <w:rPr>
          <w:rFonts w:ascii="Comic Sans MS" w:hAnsi="Comic Sans MS"/>
          <w:sz w:val="20"/>
          <w:szCs w:val="20"/>
        </w:rPr>
      </w:pP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</w:t>
      </w:r>
      <w:r w:rsidRPr="00F8160D">
        <w:rPr>
          <w:rFonts w:ascii="Comic Sans MS" w:hAnsi="Comic Sans MS"/>
          <w:b/>
          <w:sz w:val="20"/>
          <w:szCs w:val="20"/>
        </w:rPr>
        <w:t>ĞRENME SÜRECİ</w:t>
      </w:r>
    </w:p>
    <w:p w:rsidR="000C7011" w:rsidRPr="00B23E00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23E00">
        <w:rPr>
          <w:rFonts w:ascii="Comic Sans MS" w:hAnsi="Comic Sans MS"/>
          <w:sz w:val="20"/>
          <w:szCs w:val="20"/>
        </w:rPr>
        <w:t>FOTOĞRAF şiiri okunur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Ne güzeldir fotoğraf</w:t>
      </w:r>
    </w:p>
    <w:p w:rsidR="000C7011" w:rsidRPr="00B23E00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Her şeyi </w:t>
      </w:r>
      <w:r w:rsidRPr="00B23E00">
        <w:rPr>
          <w:rFonts w:ascii="Comic Sans MS" w:hAnsi="Comic Sans MS"/>
          <w:sz w:val="20"/>
          <w:szCs w:val="20"/>
        </w:rPr>
        <w:t xml:space="preserve"> dondurur çerçevenin içinde</w:t>
      </w:r>
      <w:r>
        <w:rPr>
          <w:rFonts w:ascii="Comic Sans MS" w:hAnsi="Comic Sans MS"/>
          <w:sz w:val="20"/>
          <w:szCs w:val="20"/>
        </w:rPr>
        <w:t>.</w:t>
      </w:r>
    </w:p>
    <w:p w:rsidR="000C7011" w:rsidRPr="00B23E00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Ne tuhaf şu fotoğraf denilen  şey</w:t>
      </w:r>
    </w:p>
    <w:p w:rsidR="000C7011" w:rsidRPr="00B23E00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Zaman durdu, herkes dondu çerçevenin içinde.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Bana poz verir misin?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 sonra bunları görünce sevinirsin.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Çiçek,kelebek,mantar,gökyüzü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Hepsi donup kaldı çerçevenin içinde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23E00">
        <w:rPr>
          <w:rFonts w:ascii="Comic Sans MS" w:hAnsi="Comic Sans MS"/>
          <w:sz w:val="20"/>
          <w:szCs w:val="20"/>
        </w:rPr>
        <w:t xml:space="preserve">Şimdi </w:t>
      </w:r>
      <w:r>
        <w:rPr>
          <w:rFonts w:ascii="Comic Sans MS" w:hAnsi="Comic Sans MS"/>
          <w:sz w:val="20"/>
          <w:szCs w:val="20"/>
        </w:rPr>
        <w:t>sonsuza dek yaşayacaklar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Anılarım,çocukluğum ,hayallerim çerçevenin içinde</w:t>
      </w:r>
    </w:p>
    <w:p w:rsidR="000C7011" w:rsidRPr="00B23E00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  <w:r w:rsidRPr="00B23E00">
        <w:rPr>
          <w:rFonts w:ascii="Comic Sans MS" w:hAnsi="Comic Sans MS"/>
          <w:sz w:val="20"/>
          <w:szCs w:val="20"/>
        </w:rPr>
        <w:t>Çerçev</w:t>
      </w:r>
      <w:r>
        <w:rPr>
          <w:rFonts w:ascii="Comic Sans MS" w:hAnsi="Comic Sans MS"/>
          <w:sz w:val="20"/>
          <w:szCs w:val="20"/>
        </w:rPr>
        <w:t xml:space="preserve">enin içi dolu ama elim </w:t>
      </w:r>
      <w:r w:rsidRPr="00B23E00">
        <w:rPr>
          <w:rFonts w:ascii="Comic Sans MS" w:hAnsi="Comic Sans MS"/>
          <w:sz w:val="20"/>
          <w:szCs w:val="20"/>
        </w:rPr>
        <w:t xml:space="preserve"> boş kaldı.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Haydi bahçeye çıkalım bize fotoğraf çekmek</w:t>
      </w:r>
      <w:r w:rsidRPr="00B23E00">
        <w:rPr>
          <w:rFonts w:ascii="Comic Sans MS" w:hAnsi="Comic Sans MS"/>
          <w:sz w:val="20"/>
          <w:szCs w:val="20"/>
        </w:rPr>
        <w:t xml:space="preserve"> kaldı!</w:t>
      </w:r>
      <w:r>
        <w:rPr>
          <w:rFonts w:ascii="Comic Sans MS" w:hAnsi="Comic Sans MS"/>
          <w:sz w:val="20"/>
          <w:szCs w:val="20"/>
        </w:rPr>
        <w:t>..............  şiirinden sonra  ‘’</w:t>
      </w:r>
      <w:r w:rsidRPr="000B1125">
        <w:rPr>
          <w:rFonts w:ascii="Comic Sans MS" w:hAnsi="Comic Sans MS"/>
          <w:sz w:val="20"/>
          <w:szCs w:val="20"/>
        </w:rPr>
        <w:t>FOTOĞRAFÇILIK, kamerayla ışığı olabildiğince hassas bir yüzey üzerinde birleştirerek görüntü elde etme işine verilen isimdir. Fotoğrafçılık bir meslek (zanaat) olmanın yanında aynı zamanda bir sanat olarak yapılmaktadır…….. ‘’</w:t>
      </w:r>
      <w:r>
        <w:rPr>
          <w:rFonts w:ascii="Comic Sans MS" w:hAnsi="Comic Sans MS"/>
          <w:sz w:val="20"/>
          <w:szCs w:val="20"/>
        </w:rPr>
        <w:t xml:space="preserve"> şeklinde kısa açıklamalar yapılır.   </w:t>
      </w:r>
      <w:r w:rsidRPr="000B1125">
        <w:rPr>
          <w:rFonts w:ascii="Comic Sans MS" w:hAnsi="Comic Sans MS"/>
          <w:sz w:val="20"/>
          <w:szCs w:val="20"/>
        </w:rPr>
        <w:t xml:space="preserve">Çocuklar evden getirdikleri fotoğraf makinalarını alarak okul bahçesine çıkarlar. Öğretmen fotoğraf makinalarının nasıl kullanıldığını  hatırlatır. </w:t>
      </w:r>
      <w:r>
        <w:rPr>
          <w:rFonts w:ascii="Comic Sans MS" w:hAnsi="Comic Sans MS"/>
          <w:sz w:val="20"/>
          <w:szCs w:val="20"/>
        </w:rPr>
        <w:t xml:space="preserve"> Zorlanan çocuklara yardım edillir ve amatörce fotoğraf çekim çalışmaları yapılır.</w:t>
      </w:r>
    </w:p>
    <w:p w:rsidR="000C7011" w:rsidRPr="000B1125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3D5742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169.5pt;height:163.5pt;visibility:visible">
            <v:imagedata r:id="rId4" o:title=""/>
          </v:shape>
        </w:pict>
      </w:r>
      <w:r w:rsidRPr="003D5742">
        <w:rPr>
          <w:rFonts w:ascii="Comic Sans MS" w:hAnsi="Comic Sans MS"/>
          <w:noProof/>
          <w:sz w:val="20"/>
          <w:szCs w:val="20"/>
          <w:lang w:eastAsia="tr-TR"/>
        </w:rPr>
        <w:pict>
          <v:shape id="Resim 4" o:spid="_x0000_i1026" type="#_x0000_t75" style="width:207pt;height:163.5pt;visibility:visible">
            <v:imagedata r:id="rId5" o:title=""/>
          </v:shape>
        </w:pict>
      </w:r>
      <w:r w:rsidRPr="003D5742">
        <w:rPr>
          <w:rFonts w:ascii="Comic Sans MS" w:hAnsi="Comic Sans MS"/>
          <w:noProof/>
          <w:sz w:val="20"/>
          <w:szCs w:val="20"/>
          <w:lang w:eastAsia="tr-TR"/>
        </w:rPr>
        <w:pict>
          <v:shape id="Resim 5" o:spid="_x0000_i1027" type="#_x0000_t75" style="width:184.5pt;height:164.25pt;visibility:visible">
            <v:imagedata r:id="rId6" o:title=""/>
          </v:shape>
        </w:pic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Fotoğraf çekimlerinden sonra sınıfa dönülür ve sohbet edilir.  Bilinen oyunların tekrarı yapılır.  Bilinen şarkıların tekrarı yapılır</w:t>
      </w:r>
    </w:p>
    <w:p w:rsidR="000C7011" w:rsidRDefault="000C7011" w:rsidP="000B112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</w:p>
    <w:p w:rsidR="000C7011" w:rsidRDefault="000C7011" w:rsidP="006D6E6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b/>
          <w:sz w:val="20"/>
          <w:szCs w:val="20"/>
        </w:rPr>
        <w:t>MATERYALLER</w:t>
      </w:r>
      <w:r w:rsidRPr="006D6E68">
        <w:rPr>
          <w:rFonts w:ascii="Comic Sans MS" w:hAnsi="Comic Sans MS"/>
          <w:sz w:val="20"/>
          <w:szCs w:val="20"/>
        </w:rPr>
        <w:t xml:space="preserve">: fotoğraf makinaları </w:t>
      </w: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b/>
          <w:sz w:val="20"/>
          <w:szCs w:val="20"/>
        </w:rPr>
        <w:t>SÖZCÜKLER VE KAVRAMLAR</w:t>
      </w:r>
      <w:r w:rsidRPr="006D6E68">
        <w:rPr>
          <w:rFonts w:ascii="Comic Sans MS" w:hAnsi="Comic Sans MS"/>
          <w:sz w:val="20"/>
          <w:szCs w:val="20"/>
        </w:rPr>
        <w:t>: fotoğraf ve fotoğrafcılık, model , poz vermek</w:t>
      </w: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D6E68">
        <w:rPr>
          <w:rFonts w:ascii="Comic Sans MS" w:hAnsi="Comic Sans MS"/>
          <w:b/>
          <w:sz w:val="20"/>
          <w:szCs w:val="20"/>
        </w:rPr>
        <w:t>AİLE KATILIMI:</w:t>
      </w:r>
    </w:p>
    <w:p w:rsidR="000C7011" w:rsidRDefault="000C7011" w:rsidP="006D6E68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D6E68">
        <w:rPr>
          <w:rFonts w:ascii="Comic Sans MS" w:hAnsi="Comic Sans MS"/>
          <w:b/>
          <w:sz w:val="20"/>
          <w:szCs w:val="20"/>
        </w:rPr>
        <w:t>DEĞERLENDİRME:</w:t>
      </w: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sz w:val="20"/>
          <w:szCs w:val="20"/>
        </w:rPr>
        <w:t>Fotoğraf nedir?</w:t>
      </w: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sz w:val="20"/>
          <w:szCs w:val="20"/>
        </w:rPr>
        <w:t>Fotoğrafcılık nedir?</w:t>
      </w:r>
    </w:p>
    <w:p w:rsidR="000C7011" w:rsidRPr="006D6E68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sz w:val="20"/>
          <w:szCs w:val="20"/>
        </w:rPr>
        <w:t>Sizler nelerin fotoğrafını çektiniz?</w:t>
      </w:r>
    </w:p>
    <w:p w:rsidR="000C7011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sz w:val="20"/>
          <w:szCs w:val="20"/>
        </w:rPr>
        <w:t>Fotoğrafcılık zevkli mi?</w:t>
      </w:r>
    </w:p>
    <w:p w:rsidR="000C7011" w:rsidRDefault="000C7011" w:rsidP="006D6E6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 Sayı/ 15.16.17. sayfalar yapılır</w:t>
      </w:r>
    </w:p>
    <w:p w:rsidR="000C7011" w:rsidRPr="006D6E68" w:rsidRDefault="000C7011" w:rsidP="006D6E68">
      <w:pPr>
        <w:pStyle w:val="NoSpacing"/>
        <w:rPr>
          <w:rFonts w:ascii="Comic Sans MS" w:hAnsi="Comic Sans MS"/>
          <w:sz w:val="20"/>
          <w:szCs w:val="20"/>
        </w:rPr>
      </w:pPr>
    </w:p>
    <w:p w:rsidR="000C7011" w:rsidRPr="006D6E68" w:rsidRDefault="000C7011" w:rsidP="006D6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4"/>
        </w:tabs>
        <w:rPr>
          <w:rFonts w:ascii="Comic Sans MS" w:hAnsi="Comic Sans MS"/>
          <w:sz w:val="20"/>
          <w:szCs w:val="20"/>
        </w:rPr>
      </w:pPr>
      <w:r w:rsidRPr="006D6E68">
        <w:rPr>
          <w:rFonts w:ascii="Comic Sans MS" w:hAnsi="Comic Sans MS"/>
          <w:b/>
          <w:sz w:val="20"/>
          <w:szCs w:val="20"/>
        </w:rPr>
        <w:t>UYARLAMA:</w:t>
      </w:r>
      <w:r w:rsidRPr="006D6E68">
        <w:rPr>
          <w:rFonts w:ascii="Comic Sans MS" w:hAnsi="Comic Sans MS"/>
          <w:sz w:val="20"/>
          <w:szCs w:val="20"/>
        </w:rPr>
        <w:t xml:space="preserve"> Sınıfta kaynaştırma öğrencisi var  ise uyarlama rehber öğretmen ile birlikte alınır</w:t>
      </w:r>
    </w:p>
    <w:sectPr w:rsidR="000C7011" w:rsidRPr="006D6E68" w:rsidSect="00410A81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178"/>
    <w:rsid w:val="000506B5"/>
    <w:rsid w:val="000B1125"/>
    <w:rsid w:val="000C7011"/>
    <w:rsid w:val="00141D08"/>
    <w:rsid w:val="00305414"/>
    <w:rsid w:val="003D5742"/>
    <w:rsid w:val="00410A81"/>
    <w:rsid w:val="006D6E68"/>
    <w:rsid w:val="006F3178"/>
    <w:rsid w:val="00877C11"/>
    <w:rsid w:val="00B23E00"/>
    <w:rsid w:val="00B33E7C"/>
    <w:rsid w:val="00B600BD"/>
    <w:rsid w:val="00F8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4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10A8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0A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3</Pages>
  <Words>472</Words>
  <Characters>2694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cemrebuse_96@hotmail.com</dc:creator>
  <cp:keywords/>
  <dc:description/>
  <cp:lastModifiedBy>harun</cp:lastModifiedBy>
  <cp:revision>4</cp:revision>
  <dcterms:created xsi:type="dcterms:W3CDTF">2016-08-03T16:06:00Z</dcterms:created>
  <dcterms:modified xsi:type="dcterms:W3CDTF">2016-08-28T22:07:00Z</dcterms:modified>
</cp:coreProperties>
</file>